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0A726" w14:textId="77777777" w:rsidR="004F1306" w:rsidRDefault="004F1306" w:rsidP="004F130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LEEK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fl.1404)</w:t>
      </w:r>
    </w:p>
    <w:p w14:paraId="723920B0" w14:textId="77777777" w:rsidR="004F1306" w:rsidRDefault="004F1306" w:rsidP="004F130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14A7EF82" w14:textId="77777777" w:rsidR="004F1306" w:rsidRDefault="004F1306" w:rsidP="004F130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99C138A" w14:textId="77777777" w:rsidR="004F1306" w:rsidRDefault="004F1306" w:rsidP="004F130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3A64948" w14:textId="77777777" w:rsidR="004F1306" w:rsidRDefault="004F1306" w:rsidP="004F130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1404</w:t>
      </w:r>
      <w:r>
        <w:rPr>
          <w:rFonts w:cs="Times New Roman"/>
          <w:color w:val="282B30"/>
          <w:szCs w:val="24"/>
          <w:shd w:val="clear" w:color="auto" w:fill="FFFFFF"/>
        </w:rPr>
        <w:tab/>
        <w:t>He served in Wales under the command of Sir Rustin de Villeneuve(q.v.).</w:t>
      </w:r>
    </w:p>
    <w:p w14:paraId="5D56392E" w14:textId="77777777" w:rsidR="004F1306" w:rsidRDefault="004F1306" w:rsidP="004F1306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C47/2/49/19, m1,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4FDC7460" w14:textId="77777777" w:rsidR="004F1306" w:rsidRDefault="004F1306" w:rsidP="004F1306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2022)</w:t>
      </w:r>
    </w:p>
    <w:p w14:paraId="57695879" w14:textId="77777777" w:rsidR="004F1306" w:rsidRDefault="004F1306" w:rsidP="004F130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F73EC60" w14:textId="77777777" w:rsidR="004F1306" w:rsidRDefault="004F1306" w:rsidP="004F130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D401796" w14:textId="77777777" w:rsidR="004F1306" w:rsidRDefault="004F1306" w:rsidP="004F130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8 January 2023</w:t>
      </w:r>
    </w:p>
    <w:p w14:paraId="203791E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5BFD6" w14:textId="77777777" w:rsidR="004F1306" w:rsidRDefault="004F1306" w:rsidP="009139A6">
      <w:r>
        <w:separator/>
      </w:r>
    </w:p>
  </w:endnote>
  <w:endnote w:type="continuationSeparator" w:id="0">
    <w:p w14:paraId="1CD7685A" w14:textId="77777777" w:rsidR="004F1306" w:rsidRDefault="004F130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5E22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A55A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C41A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5626D" w14:textId="77777777" w:rsidR="004F1306" w:rsidRDefault="004F1306" w:rsidP="009139A6">
      <w:r>
        <w:separator/>
      </w:r>
    </w:p>
  </w:footnote>
  <w:footnote w:type="continuationSeparator" w:id="0">
    <w:p w14:paraId="6EFE0F35" w14:textId="77777777" w:rsidR="004F1306" w:rsidRDefault="004F130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3E11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9678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4E9F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306"/>
    <w:rsid w:val="000666E0"/>
    <w:rsid w:val="002510B7"/>
    <w:rsid w:val="004F1306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DDB754"/>
  <w15:chartTrackingRefBased/>
  <w15:docId w15:val="{015D361D-11DF-4E3A-BDF8-34FED74AA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2023-02-25T20:09:00Z</dcterms:created>
  <dcterms:modified xsi:type="dcterms:W3CDTF">2023-02-25T20:10:00Z</dcterms:modified>
</cp:coreProperties>
</file>